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37" w:rsidRPr="00A573D7" w:rsidRDefault="00614437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14437" w:rsidRPr="00A573D7" w:rsidRDefault="00614437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14437" w:rsidRPr="00A573D7" w:rsidRDefault="00614437" w:rsidP="00A573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A573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14437" w:rsidRPr="00A573D7" w:rsidRDefault="00614437" w:rsidP="00A573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14437" w:rsidRPr="00A573D7" w:rsidRDefault="00614437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30.12.2021     № 403</w:t>
      </w:r>
    </w:p>
    <w:p w:rsidR="00614437" w:rsidRPr="00A573D7" w:rsidRDefault="00614437" w:rsidP="00A573D7">
      <w:pPr>
        <w:spacing w:after="0" w:line="360" w:lineRule="auto"/>
        <w:rPr>
          <w:rFonts w:ascii="Arial" w:hAnsi="Arial" w:cs="Arial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614437" w:rsidRPr="00A573D7" w:rsidRDefault="00614437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Pr="00A573D7" w:rsidRDefault="00614437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Об утверждении муниципальной</w:t>
      </w:r>
    </w:p>
    <w:p w:rsidR="00614437" w:rsidRPr="00A573D7" w:rsidRDefault="00614437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«Развитие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культуры</w:t>
      </w:r>
    </w:p>
    <w:p w:rsidR="00614437" w:rsidRPr="00A573D7" w:rsidRDefault="00614437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Унечского района»</w:t>
      </w:r>
    </w:p>
    <w:p w:rsidR="00614437" w:rsidRPr="00A573D7" w:rsidRDefault="00614437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Pr="00A573D7" w:rsidRDefault="00614437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Pr="00A573D7" w:rsidRDefault="00614437" w:rsidP="00A573D7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>.12.202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№ 6-</w:t>
      </w:r>
      <w:r>
        <w:rPr>
          <w:rFonts w:ascii="Times New Roman" w:hAnsi="Times New Roman" w:cs="Times New Roman"/>
          <w:sz w:val="24"/>
          <w:szCs w:val="24"/>
          <w:lang w:eastAsia="ru-RU"/>
        </w:rPr>
        <w:t>147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«О бюджете  Унечского муниципального района Брянской области на 202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годов» </w:t>
      </w:r>
    </w:p>
    <w:p w:rsidR="00614437" w:rsidRPr="00A573D7" w:rsidRDefault="00614437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614437" w:rsidRPr="00A573D7" w:rsidRDefault="00614437" w:rsidP="00A573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Pr="00766063" w:rsidRDefault="00614437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муниципальную программу «Развитие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614437" w:rsidRPr="00697E19" w:rsidRDefault="00614437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6063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С момента вступления в силу настоящего постановления считать утратившими силу:</w:t>
      </w:r>
    </w:p>
    <w:p w:rsidR="00614437" w:rsidRPr="00697E19" w:rsidRDefault="00614437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07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186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муниципальной программы «Развитие культуры Унечского района»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новой редакции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614437" w:rsidRDefault="00614437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.2021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377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 «О внесении изменений в постановление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 от 21.07.2021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186»;</w:t>
      </w:r>
    </w:p>
    <w:p w:rsidR="00614437" w:rsidRDefault="00614437" w:rsidP="00C13F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.2021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398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 «О внесении изменений в постановление администрации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 от 21.07.2021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186»;</w:t>
      </w:r>
    </w:p>
    <w:p w:rsidR="00614437" w:rsidRPr="00A573D7" w:rsidRDefault="00614437" w:rsidP="007660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3. Постановление вступает в силу с момента его официального опубликования и распространяется на правоотношения, возникшие с 1 </w:t>
      </w:r>
      <w:r>
        <w:rPr>
          <w:rFonts w:ascii="Times New Roman" w:hAnsi="Times New Roman" w:cs="Times New Roman"/>
          <w:sz w:val="24"/>
          <w:szCs w:val="24"/>
          <w:lang w:eastAsia="ru-RU"/>
        </w:rPr>
        <w:t>января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14437" w:rsidRPr="00A573D7" w:rsidRDefault="00614437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Опубликовать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14437" w:rsidRPr="00A573D7" w:rsidRDefault="00614437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5. Контроль за исполнением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 Сверделко В.В.</w:t>
      </w:r>
    </w:p>
    <w:p w:rsidR="00614437" w:rsidRDefault="00614437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Default="00614437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Default="00614437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7EB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Унечского  района</w:t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  <w:t>А.М. Кусков</w:t>
      </w:r>
      <w:bookmarkStart w:id="0" w:name="_GoBack"/>
      <w:bookmarkEnd w:id="0"/>
    </w:p>
    <w:p w:rsidR="00614437" w:rsidRPr="00A573D7" w:rsidRDefault="0061443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Pr="00A573D7" w:rsidRDefault="0061443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Pr="00A573D7" w:rsidRDefault="0061443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4437" w:rsidRPr="00A573D7" w:rsidRDefault="0061443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14437" w:rsidRPr="00A573D7" w:rsidSect="00C24491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609B6"/>
    <w:rsid w:val="00073D81"/>
    <w:rsid w:val="00113A73"/>
    <w:rsid w:val="00230676"/>
    <w:rsid w:val="002349A6"/>
    <w:rsid w:val="00257307"/>
    <w:rsid w:val="00272DEE"/>
    <w:rsid w:val="003F665A"/>
    <w:rsid w:val="004827EB"/>
    <w:rsid w:val="00614437"/>
    <w:rsid w:val="00697E19"/>
    <w:rsid w:val="0071391A"/>
    <w:rsid w:val="00713D32"/>
    <w:rsid w:val="00766063"/>
    <w:rsid w:val="00787F5C"/>
    <w:rsid w:val="008368B2"/>
    <w:rsid w:val="00964652"/>
    <w:rsid w:val="009F6473"/>
    <w:rsid w:val="00A0236C"/>
    <w:rsid w:val="00A573D7"/>
    <w:rsid w:val="00B77D26"/>
    <w:rsid w:val="00C13FAD"/>
    <w:rsid w:val="00C24491"/>
    <w:rsid w:val="00C520F2"/>
    <w:rsid w:val="00C824F4"/>
    <w:rsid w:val="00CB24DD"/>
    <w:rsid w:val="00D10E88"/>
    <w:rsid w:val="00D20D32"/>
    <w:rsid w:val="00D322D5"/>
    <w:rsid w:val="00E42E1D"/>
    <w:rsid w:val="00EA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65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1</Pages>
  <Words>315</Words>
  <Characters>1801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12</cp:revision>
  <cp:lastPrinted>2022-01-20T12:40:00Z</cp:lastPrinted>
  <dcterms:created xsi:type="dcterms:W3CDTF">2021-05-24T11:21:00Z</dcterms:created>
  <dcterms:modified xsi:type="dcterms:W3CDTF">2022-01-27T11:49:00Z</dcterms:modified>
</cp:coreProperties>
</file>